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229F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2722A0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9FE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9FF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A586B">
              <w:rPr>
                <w:b/>
                <w:sz w:val="26"/>
                <w:szCs w:val="26"/>
                <w:lang w:val="en-US"/>
              </w:rPr>
              <w:t>92</w:t>
            </w:r>
          </w:p>
        </w:tc>
      </w:tr>
      <w:tr w:rsidR="00C44B8B" w14:paraId="42722A0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A0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A02" w14:textId="77777777" w:rsidR="00C44B8B" w:rsidRPr="00C44B8B" w:rsidRDefault="00CA2BA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2070774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2722A0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2722A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2722A0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2722A0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2722A0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2722A09" w14:textId="77777777" w:rsidR="00C44B8B" w:rsidRPr="00CB6078" w:rsidRDefault="00C44B8B" w:rsidP="00C44B8B"/>
    <w:p w14:paraId="42722A0A" w14:textId="77777777" w:rsidR="00C44B8B" w:rsidRPr="00CB6078" w:rsidRDefault="00C44B8B" w:rsidP="00C44B8B"/>
    <w:p w14:paraId="42722A0B" w14:textId="77777777" w:rsidR="00C44B8B" w:rsidRPr="00CB6078" w:rsidRDefault="00C44B8B" w:rsidP="00C44B8B"/>
    <w:p w14:paraId="42722A0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2722A0D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A2BA8">
        <w:rPr>
          <w:b/>
          <w:sz w:val="26"/>
          <w:szCs w:val="26"/>
          <w:u w:val="single"/>
        </w:rPr>
        <w:t>Узел крепления подкоса УКП-10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2722A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722A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2722A10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CA2BA8">
        <w:rPr>
          <w:b/>
          <w:sz w:val="26"/>
          <w:szCs w:val="26"/>
          <w:u w:val="single"/>
        </w:rPr>
        <w:t>Узел крепления подкоса УКП-10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CA2BA8">
        <w:rPr>
          <w:b/>
          <w:sz w:val="26"/>
          <w:szCs w:val="26"/>
          <w:u w:val="single"/>
        </w:rPr>
        <w:t>Номер чертежа типового проекта – 3.407.1-143.8.42</w:t>
      </w:r>
      <w:r w:rsidR="0073431B">
        <w:rPr>
          <w:b/>
          <w:sz w:val="26"/>
          <w:szCs w:val="26"/>
        </w:rPr>
        <w:t>.</w:t>
      </w:r>
      <w:bookmarkEnd w:id="3"/>
    </w:p>
    <w:p w14:paraId="42722A11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722A1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2722A13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2722A14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2722A1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722A1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722A1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722A1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722A1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722A1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42722A1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2722A1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2722A1D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42722A1E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2722A1F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2722A20" w14:textId="77777777" w:rsidR="007118A9" w:rsidRPr="0073431B" w:rsidRDefault="00CA2BA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3.407.1-143.8.42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2722A2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2722A2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2722A2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2722A2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2722A2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2722A2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2722A27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42722A28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2722A29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2722A2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722A2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2722A2C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722A2D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2722A2E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2722A2F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2722A3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722A3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2722A32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722A3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722A3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2722A35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2722A3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722A3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2722A3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2722A3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2722A3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722A3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2722A3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2722A3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2722A3E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2722A3F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722A4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2722A41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2722A42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722A43" w14:textId="77777777" w:rsidR="00562D55" w:rsidRPr="00CB6078" w:rsidRDefault="00562D55" w:rsidP="00451C4D">
      <w:pPr>
        <w:rPr>
          <w:sz w:val="26"/>
          <w:szCs w:val="26"/>
        </w:rPr>
      </w:pPr>
    </w:p>
    <w:p w14:paraId="42722A44" w14:textId="77777777" w:rsidR="006D1941" w:rsidRPr="00CB6078" w:rsidRDefault="006D1941" w:rsidP="00451C4D">
      <w:pPr>
        <w:rPr>
          <w:sz w:val="26"/>
          <w:szCs w:val="26"/>
        </w:rPr>
      </w:pPr>
    </w:p>
    <w:p w14:paraId="42722A45" w14:textId="77777777" w:rsidR="001D6900" w:rsidRPr="00CB6078" w:rsidRDefault="001D6900" w:rsidP="00451C4D">
      <w:pPr>
        <w:rPr>
          <w:sz w:val="26"/>
          <w:szCs w:val="26"/>
        </w:rPr>
      </w:pPr>
    </w:p>
    <w:p w14:paraId="42722A46" w14:textId="77777777" w:rsidR="004A2665" w:rsidRPr="00CB6078" w:rsidRDefault="004A2665" w:rsidP="00451C4D">
      <w:pPr>
        <w:rPr>
          <w:sz w:val="26"/>
          <w:szCs w:val="26"/>
        </w:rPr>
      </w:pPr>
    </w:p>
    <w:p w14:paraId="42722A4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722A4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2722A4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22A4C" w14:textId="77777777" w:rsidR="0059251C" w:rsidRDefault="0059251C">
      <w:r>
        <w:separator/>
      </w:r>
    </w:p>
  </w:endnote>
  <w:endnote w:type="continuationSeparator" w:id="0">
    <w:p w14:paraId="42722A4D" w14:textId="77777777" w:rsidR="0059251C" w:rsidRDefault="0059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22A4A" w14:textId="77777777" w:rsidR="0059251C" w:rsidRDefault="0059251C">
      <w:r>
        <w:separator/>
      </w:r>
    </w:p>
  </w:footnote>
  <w:footnote w:type="continuationSeparator" w:id="0">
    <w:p w14:paraId="42722A4B" w14:textId="77777777" w:rsidR="0059251C" w:rsidRDefault="00592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22A4E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722A4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A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1C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96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BA8"/>
    <w:rsid w:val="00CA392A"/>
    <w:rsid w:val="00CA3E19"/>
    <w:rsid w:val="00CA4F63"/>
    <w:rsid w:val="00CA5205"/>
    <w:rsid w:val="00CA586B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22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72F8-39E3-404F-A5C6-512D506E08B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54AF215-C31C-42BB-951C-4D204189D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5AA618-27CE-4758-B1A5-0011E1913B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B183EB-FADD-4B68-9B1F-FAA2A73B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6339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2015-05-14T07:45:00Z</dcterms:created>
  <dcterms:modified xsi:type="dcterms:W3CDTF">2015-05-14T07:45:00Z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